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DF4" w:rsidRPr="00F8555A" w:rsidRDefault="00656DF4" w:rsidP="00656DF4">
      <w:pPr>
        <w:keepNext/>
        <w:jc w:val="center"/>
        <w:outlineLvl w:val="3"/>
        <w:rPr>
          <w:b/>
          <w:sz w:val="36"/>
          <w:szCs w:val="20"/>
          <w:lang w:val="uk-UA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-71120</wp:posOffset>
            </wp:positionV>
            <wp:extent cx="504825" cy="685800"/>
            <wp:effectExtent l="19050" t="0" r="9525" b="0"/>
            <wp:wrapSquare wrapText="righ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555A">
        <w:rPr>
          <w:b/>
          <w:sz w:val="36"/>
          <w:szCs w:val="20"/>
          <w:lang w:val="uk-UA"/>
        </w:rPr>
        <w:tab/>
      </w:r>
      <w:r w:rsidRPr="00F8555A">
        <w:rPr>
          <w:b/>
          <w:sz w:val="36"/>
          <w:szCs w:val="20"/>
          <w:lang w:val="uk-UA"/>
        </w:rPr>
        <w:tab/>
        <w:t xml:space="preserve"> </w:t>
      </w:r>
    </w:p>
    <w:p w:rsidR="00656DF4" w:rsidRPr="00F8555A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</w:p>
    <w:p w:rsidR="00656DF4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</w:p>
    <w:p w:rsidR="00656DF4" w:rsidRDefault="00656DF4" w:rsidP="00656DF4">
      <w:pPr>
        <w:tabs>
          <w:tab w:val="left" w:pos="2835"/>
          <w:tab w:val="left" w:pos="3402"/>
        </w:tabs>
        <w:jc w:val="center"/>
        <w:rPr>
          <w:b/>
          <w:bCs/>
          <w:sz w:val="28"/>
          <w:szCs w:val="28"/>
          <w:lang w:val="uk-UA"/>
        </w:rPr>
      </w:pPr>
      <w:r w:rsidRPr="00F8555A">
        <w:rPr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656DF4" w:rsidRPr="00F8555A" w:rsidRDefault="00C737B0" w:rsidP="00C737B0">
      <w:pPr>
        <w:tabs>
          <w:tab w:val="left" w:pos="2835"/>
          <w:tab w:val="left" w:pos="3402"/>
        </w:tabs>
        <w:jc w:val="right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ПРОЄКТ</w:t>
      </w:r>
    </w:p>
    <w:p w:rsidR="00656DF4" w:rsidRPr="00F8555A" w:rsidRDefault="00656DF4" w:rsidP="00C14470">
      <w:pPr>
        <w:ind w:right="-525"/>
        <w:jc w:val="center"/>
        <w:rPr>
          <w:b/>
          <w:sz w:val="28"/>
          <w:szCs w:val="28"/>
          <w:lang w:val="uk-UA"/>
        </w:rPr>
      </w:pPr>
      <w:r w:rsidRPr="00F8555A">
        <w:rPr>
          <w:b/>
          <w:sz w:val="28"/>
          <w:szCs w:val="28"/>
          <w:lang w:val="uk-UA"/>
        </w:rPr>
        <w:t>РІШЕННЯ</w:t>
      </w:r>
    </w:p>
    <w:p w:rsidR="00656DF4" w:rsidRPr="00F8555A" w:rsidRDefault="00656DF4" w:rsidP="00656DF4">
      <w:pPr>
        <w:jc w:val="both"/>
        <w:rPr>
          <w:b/>
          <w:sz w:val="28"/>
          <w:szCs w:val="28"/>
          <w:lang w:val="uk-UA"/>
        </w:rPr>
      </w:pPr>
    </w:p>
    <w:p w:rsidR="00656DF4" w:rsidRDefault="00C737B0" w:rsidP="001560B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656DF4" w:rsidRPr="00F8555A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11</w:t>
      </w:r>
      <w:r w:rsidR="00656DF4" w:rsidRPr="00F8555A">
        <w:rPr>
          <w:b/>
          <w:sz w:val="28"/>
          <w:szCs w:val="28"/>
          <w:lang w:val="uk-UA"/>
        </w:rPr>
        <w:t>.202</w:t>
      </w:r>
      <w:r w:rsidR="00656DF4">
        <w:rPr>
          <w:b/>
          <w:sz w:val="28"/>
          <w:szCs w:val="28"/>
          <w:lang w:val="uk-UA"/>
        </w:rPr>
        <w:t>3</w:t>
      </w:r>
      <w:r w:rsidR="00656DF4" w:rsidRPr="00F8555A">
        <w:rPr>
          <w:b/>
          <w:sz w:val="28"/>
          <w:szCs w:val="28"/>
          <w:lang w:val="uk-UA"/>
        </w:rPr>
        <w:t xml:space="preserve"> №</w:t>
      </w:r>
      <w:r w:rsidR="00C6682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</w:t>
      </w:r>
      <w:r w:rsidR="00656DF4" w:rsidRPr="00F8555A">
        <w:rPr>
          <w:b/>
          <w:sz w:val="28"/>
          <w:szCs w:val="28"/>
          <w:lang w:val="uk-UA"/>
        </w:rPr>
        <w:t xml:space="preserve">- </w:t>
      </w:r>
      <w:r>
        <w:rPr>
          <w:b/>
          <w:sz w:val="28"/>
          <w:szCs w:val="28"/>
          <w:lang w:val="uk-UA"/>
        </w:rPr>
        <w:t>44</w:t>
      </w:r>
      <w:r w:rsidR="00656DF4" w:rsidRPr="00F8555A">
        <w:rPr>
          <w:b/>
          <w:sz w:val="28"/>
          <w:szCs w:val="28"/>
          <w:lang w:val="uk-UA"/>
        </w:rPr>
        <w:t xml:space="preserve"> - VIІІ                    </w:t>
      </w:r>
      <w:r w:rsidR="001560BD">
        <w:rPr>
          <w:b/>
          <w:sz w:val="28"/>
          <w:szCs w:val="28"/>
          <w:lang w:val="uk-UA"/>
        </w:rPr>
        <w:t xml:space="preserve">   </w:t>
      </w:r>
      <w:r w:rsidR="00656DF4" w:rsidRPr="00F8555A">
        <w:rPr>
          <w:b/>
          <w:sz w:val="28"/>
          <w:szCs w:val="28"/>
          <w:lang w:val="uk-UA"/>
        </w:rPr>
        <w:t xml:space="preserve">                     </w:t>
      </w:r>
      <w:r w:rsidR="00AC33C3">
        <w:rPr>
          <w:b/>
          <w:sz w:val="28"/>
          <w:szCs w:val="28"/>
          <w:lang w:val="uk-UA"/>
        </w:rPr>
        <w:t xml:space="preserve">  </w:t>
      </w:r>
      <w:r w:rsidR="00656DF4" w:rsidRPr="00F8555A">
        <w:rPr>
          <w:b/>
          <w:sz w:val="28"/>
          <w:szCs w:val="28"/>
          <w:lang w:val="uk-UA"/>
        </w:rPr>
        <w:t xml:space="preserve">                  м. Кагарлик</w:t>
      </w:r>
    </w:p>
    <w:p w:rsidR="001560BD" w:rsidRPr="00F8555A" w:rsidRDefault="001560BD" w:rsidP="001560BD">
      <w:pPr>
        <w:jc w:val="center"/>
        <w:rPr>
          <w:b/>
          <w:sz w:val="28"/>
          <w:szCs w:val="28"/>
          <w:lang w:val="uk-UA"/>
        </w:rPr>
      </w:pPr>
    </w:p>
    <w:p w:rsidR="00905A62" w:rsidRDefault="00905A62" w:rsidP="00322F7E">
      <w:pPr>
        <w:rPr>
          <w:lang w:val="uk-UA"/>
        </w:rPr>
      </w:pPr>
      <w:r>
        <w:rPr>
          <w:lang w:val="uk-UA"/>
        </w:rPr>
        <w:t xml:space="preserve">  </w:t>
      </w:r>
    </w:p>
    <w:p w:rsidR="00AC33C3" w:rsidRDefault="00AC33C3" w:rsidP="0070727E">
      <w:pPr>
        <w:ind w:left="14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змін до рішення сесії Кагарлицької міської ради</w:t>
      </w:r>
    </w:p>
    <w:p w:rsidR="00CC19A7" w:rsidRDefault="00AC33C3" w:rsidP="0070727E">
      <w:pPr>
        <w:ind w:left="14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r w:rsidR="00905A62" w:rsidRPr="00656DF4">
        <w:rPr>
          <w:b/>
          <w:sz w:val="28"/>
          <w:szCs w:val="28"/>
          <w:lang w:val="uk-UA"/>
        </w:rPr>
        <w:t>Про затвердження переліку природоохоронних</w:t>
      </w:r>
      <w:r w:rsidR="00CC19A7">
        <w:rPr>
          <w:b/>
          <w:sz w:val="28"/>
          <w:szCs w:val="28"/>
          <w:lang w:val="uk-UA"/>
        </w:rPr>
        <w:t xml:space="preserve"> </w:t>
      </w:r>
      <w:r w:rsidR="00DF2CED" w:rsidRPr="00656DF4">
        <w:rPr>
          <w:b/>
          <w:sz w:val="28"/>
          <w:szCs w:val="28"/>
          <w:lang w:val="uk-UA"/>
        </w:rPr>
        <w:t xml:space="preserve">заходів </w:t>
      </w:r>
    </w:p>
    <w:p w:rsidR="00905A62" w:rsidRDefault="00CC19A7" w:rsidP="0070727E">
      <w:pPr>
        <w:ind w:left="142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</w:t>
      </w:r>
      <w:r w:rsidR="003967FF" w:rsidRPr="00656DF4">
        <w:rPr>
          <w:b/>
          <w:sz w:val="28"/>
          <w:szCs w:val="28"/>
          <w:lang w:val="uk-UA"/>
        </w:rPr>
        <w:t xml:space="preserve"> Кагарлицькій </w:t>
      </w:r>
      <w:r w:rsidR="001320EF" w:rsidRPr="00656DF4">
        <w:rPr>
          <w:b/>
          <w:sz w:val="28"/>
          <w:szCs w:val="28"/>
          <w:lang w:val="uk-UA"/>
        </w:rPr>
        <w:t xml:space="preserve">міській </w:t>
      </w:r>
      <w:r w:rsidR="003967FF" w:rsidRPr="00656DF4">
        <w:rPr>
          <w:b/>
          <w:sz w:val="28"/>
          <w:szCs w:val="28"/>
          <w:lang w:val="uk-UA"/>
        </w:rPr>
        <w:t>територіальній громаді</w:t>
      </w:r>
      <w:r w:rsidR="00DF2CED" w:rsidRPr="00656DF4">
        <w:rPr>
          <w:b/>
          <w:sz w:val="28"/>
          <w:szCs w:val="28"/>
          <w:lang w:val="uk-UA"/>
        </w:rPr>
        <w:t xml:space="preserve"> на 20</w:t>
      </w:r>
      <w:r w:rsidR="00FE63BA" w:rsidRPr="00656DF4">
        <w:rPr>
          <w:b/>
          <w:sz w:val="28"/>
          <w:szCs w:val="28"/>
          <w:lang w:val="uk-UA"/>
        </w:rPr>
        <w:t>2</w:t>
      </w:r>
      <w:r w:rsidR="00397B95" w:rsidRPr="00656DF4">
        <w:rPr>
          <w:b/>
          <w:sz w:val="28"/>
          <w:szCs w:val="28"/>
          <w:lang w:val="uk-UA"/>
        </w:rPr>
        <w:t xml:space="preserve">3 </w:t>
      </w:r>
      <w:r w:rsidR="00905A62" w:rsidRPr="00656DF4">
        <w:rPr>
          <w:b/>
          <w:sz w:val="28"/>
          <w:szCs w:val="28"/>
          <w:lang w:val="uk-UA"/>
        </w:rPr>
        <w:t xml:space="preserve"> рік</w:t>
      </w:r>
      <w:r w:rsidR="00AC33C3">
        <w:rPr>
          <w:b/>
          <w:sz w:val="28"/>
          <w:szCs w:val="28"/>
          <w:lang w:val="uk-UA"/>
        </w:rPr>
        <w:t>»</w:t>
      </w:r>
    </w:p>
    <w:p w:rsidR="00656DF4" w:rsidRPr="00656DF4" w:rsidRDefault="00656DF4" w:rsidP="000964DD">
      <w:pPr>
        <w:tabs>
          <w:tab w:val="left" w:pos="3780"/>
        </w:tabs>
        <w:rPr>
          <w:b/>
          <w:sz w:val="28"/>
          <w:szCs w:val="28"/>
          <w:lang w:val="uk-UA"/>
        </w:rPr>
      </w:pPr>
    </w:p>
    <w:p w:rsidR="00905A62" w:rsidRDefault="00905A62" w:rsidP="004E21D1">
      <w:pPr>
        <w:jc w:val="both"/>
        <w:rPr>
          <w:sz w:val="28"/>
          <w:szCs w:val="28"/>
          <w:lang w:val="uk-UA"/>
        </w:rPr>
      </w:pPr>
      <w:r w:rsidRPr="000964DD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</w:t>
      </w:r>
    </w:p>
    <w:p w:rsidR="00605DA8" w:rsidRPr="00315E1B" w:rsidRDefault="00905A62" w:rsidP="004D4FA4">
      <w:pPr>
        <w:ind w:left="426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70727E">
        <w:rPr>
          <w:sz w:val="28"/>
          <w:szCs w:val="28"/>
          <w:lang w:val="uk-UA"/>
        </w:rPr>
        <w:t xml:space="preserve">  З метою подальшого оздоровлення довкілля, поліпшення екологічного і санітарного стану міста,</w:t>
      </w:r>
      <w:r w:rsidR="0070727E" w:rsidRPr="00057562">
        <w:rPr>
          <w:sz w:val="28"/>
          <w:szCs w:val="28"/>
          <w:lang w:val="uk-UA"/>
        </w:rPr>
        <w:t xml:space="preserve"> </w:t>
      </w:r>
      <w:r w:rsidR="0070727E" w:rsidRPr="00E35562">
        <w:rPr>
          <w:sz w:val="28"/>
          <w:szCs w:val="28"/>
          <w:lang w:val="uk-UA"/>
        </w:rPr>
        <w:t xml:space="preserve">заслухавши інформацію </w:t>
      </w:r>
      <w:r w:rsidR="0070727E">
        <w:rPr>
          <w:bCs/>
          <w:color w:val="000000"/>
          <w:sz w:val="28"/>
          <w:szCs w:val="28"/>
          <w:lang w:val="uk-UA"/>
        </w:rPr>
        <w:t>в</w:t>
      </w:r>
      <w:r w:rsidR="0070727E" w:rsidRPr="00397B95">
        <w:rPr>
          <w:bCs/>
          <w:color w:val="000000"/>
          <w:sz w:val="28"/>
          <w:szCs w:val="28"/>
          <w:lang w:val="uk-UA"/>
        </w:rPr>
        <w:t>ідділ</w:t>
      </w:r>
      <w:r w:rsidR="0070727E">
        <w:rPr>
          <w:bCs/>
          <w:color w:val="000000"/>
          <w:sz w:val="28"/>
          <w:szCs w:val="28"/>
          <w:lang w:val="uk-UA"/>
        </w:rPr>
        <w:t>у</w:t>
      </w:r>
      <w:r w:rsidR="0070727E" w:rsidRPr="00397B95">
        <w:rPr>
          <w:bCs/>
          <w:color w:val="000000"/>
          <w:sz w:val="28"/>
          <w:szCs w:val="28"/>
          <w:lang w:val="uk-UA"/>
        </w:rPr>
        <w:t xml:space="preserve"> архітектури, містобудування та житлово -</w:t>
      </w:r>
      <w:r w:rsidR="00A33894">
        <w:rPr>
          <w:bCs/>
          <w:color w:val="000000"/>
          <w:sz w:val="28"/>
          <w:szCs w:val="28"/>
          <w:lang w:val="uk-UA"/>
        </w:rPr>
        <w:t xml:space="preserve"> </w:t>
      </w:r>
      <w:r w:rsidR="0070727E" w:rsidRPr="00397B95">
        <w:rPr>
          <w:bCs/>
          <w:color w:val="000000"/>
          <w:sz w:val="28"/>
          <w:szCs w:val="28"/>
          <w:lang w:val="uk-UA"/>
        </w:rPr>
        <w:t>комунального господарства</w:t>
      </w:r>
      <w:r w:rsidR="0070727E">
        <w:rPr>
          <w:sz w:val="28"/>
          <w:szCs w:val="28"/>
          <w:lang w:val="uk-UA"/>
        </w:rPr>
        <w:t>,</w:t>
      </w:r>
      <w:r w:rsidR="0070727E" w:rsidRPr="00E35562">
        <w:rPr>
          <w:sz w:val="28"/>
          <w:szCs w:val="28"/>
          <w:lang w:val="uk-UA"/>
        </w:rPr>
        <w:t xml:space="preserve"> </w:t>
      </w:r>
      <w:r w:rsidR="00A3389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ідповідно до  Закону України «Про охорону навколишнього природного середовища», </w:t>
      </w:r>
      <w:r w:rsidR="00E10ECA">
        <w:rPr>
          <w:sz w:val="28"/>
          <w:szCs w:val="28"/>
          <w:lang w:val="uk-UA"/>
        </w:rPr>
        <w:t xml:space="preserve"> постанови  К</w:t>
      </w:r>
      <w:r w:rsidR="00C86D14">
        <w:rPr>
          <w:sz w:val="28"/>
          <w:szCs w:val="28"/>
          <w:lang w:val="uk-UA"/>
        </w:rPr>
        <w:t xml:space="preserve">абінету міністрів України № 1147 від 17.09.1996 </w:t>
      </w:r>
      <w:r w:rsidR="008424D4">
        <w:rPr>
          <w:sz w:val="28"/>
          <w:szCs w:val="28"/>
          <w:lang w:val="uk-UA"/>
        </w:rPr>
        <w:t>«</w:t>
      </w:r>
      <w:r w:rsidR="00E10ECA" w:rsidRPr="00E10ECA">
        <w:rPr>
          <w:sz w:val="28"/>
          <w:szCs w:val="28"/>
          <w:lang w:val="uk-UA"/>
        </w:rPr>
        <w:t xml:space="preserve">Про затвердження переліку видів діяльності, що </w:t>
      </w:r>
      <w:r w:rsidR="00C86D14">
        <w:rPr>
          <w:sz w:val="28"/>
          <w:szCs w:val="28"/>
          <w:lang w:val="uk-UA"/>
        </w:rPr>
        <w:t>н</w:t>
      </w:r>
      <w:r w:rsidR="00E10ECA" w:rsidRPr="00E10ECA">
        <w:rPr>
          <w:sz w:val="28"/>
          <w:szCs w:val="28"/>
          <w:lang w:val="uk-UA"/>
        </w:rPr>
        <w:t>алежать до природоохоронних заходів</w:t>
      </w:r>
      <w:r w:rsidR="00605DA8">
        <w:rPr>
          <w:sz w:val="28"/>
          <w:szCs w:val="28"/>
          <w:lang w:val="uk-UA"/>
        </w:rPr>
        <w:t xml:space="preserve">», </w:t>
      </w:r>
      <w:r w:rsidR="00E10ECA" w:rsidRPr="00E10ECA">
        <w:rPr>
          <w:sz w:val="28"/>
          <w:szCs w:val="28"/>
          <w:lang w:val="uk-UA"/>
        </w:rPr>
        <w:t xml:space="preserve"> </w:t>
      </w:r>
      <w:r w:rsidR="00E3633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оложення про міський фонд охорони навколишнього середовища, затвердженого рішенням </w:t>
      </w:r>
      <w:r w:rsidR="00E3633C">
        <w:rPr>
          <w:sz w:val="28"/>
          <w:szCs w:val="28"/>
          <w:lang w:val="uk-UA"/>
        </w:rPr>
        <w:t xml:space="preserve"> сесії </w:t>
      </w:r>
      <w:r>
        <w:rPr>
          <w:sz w:val="28"/>
          <w:szCs w:val="28"/>
          <w:lang w:val="uk-UA"/>
        </w:rPr>
        <w:t>Кагарлицької міської ради від 07 лютого 2003 року №76-</w:t>
      </w:r>
      <w:r w:rsidRPr="004E21D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УІІІ-ХХІУ,</w:t>
      </w:r>
      <w:r w:rsidR="00605DA8">
        <w:rPr>
          <w:sz w:val="28"/>
          <w:szCs w:val="28"/>
          <w:lang w:val="uk-UA"/>
        </w:rPr>
        <w:t xml:space="preserve"> </w:t>
      </w:r>
      <w:r w:rsidR="0054276F" w:rsidRPr="0054276F">
        <w:rPr>
          <w:sz w:val="28"/>
          <w:szCs w:val="28"/>
          <w:lang w:val="uk-UA"/>
        </w:rPr>
        <w:t xml:space="preserve">враховуючи рекомендації </w:t>
      </w:r>
      <w:r w:rsidR="0054276F" w:rsidRPr="0054276F">
        <w:rPr>
          <w:rFonts w:eastAsia="Calibri"/>
          <w:sz w:val="28"/>
          <w:szCs w:val="28"/>
          <w:lang w:val="uk-UA"/>
        </w:rPr>
        <w:t xml:space="preserve"> постійн</w:t>
      </w:r>
      <w:r w:rsidR="0054276F" w:rsidRPr="0054276F">
        <w:rPr>
          <w:sz w:val="28"/>
          <w:szCs w:val="28"/>
          <w:lang w:val="uk-UA"/>
        </w:rPr>
        <w:t>ої</w:t>
      </w:r>
      <w:r w:rsidR="0054276F" w:rsidRPr="0054276F">
        <w:rPr>
          <w:rFonts w:eastAsia="Calibri"/>
          <w:sz w:val="28"/>
          <w:szCs w:val="28"/>
          <w:lang w:val="uk-UA"/>
        </w:rPr>
        <w:t xml:space="preserve"> комісі</w:t>
      </w:r>
      <w:r w:rsidR="0054276F" w:rsidRPr="0054276F">
        <w:rPr>
          <w:sz w:val="28"/>
          <w:szCs w:val="28"/>
          <w:lang w:val="uk-UA"/>
        </w:rPr>
        <w:t>ї</w:t>
      </w:r>
      <w:r w:rsidR="0054276F" w:rsidRPr="0054276F">
        <w:rPr>
          <w:rFonts w:eastAsia="Calibri"/>
          <w:sz w:val="28"/>
          <w:szCs w:val="28"/>
          <w:lang w:val="uk-UA"/>
        </w:rPr>
        <w:t xml:space="preserve"> міської р</w:t>
      </w:r>
      <w:r w:rsidR="0054276F" w:rsidRPr="0054276F">
        <w:rPr>
          <w:sz w:val="28"/>
          <w:szCs w:val="28"/>
          <w:lang w:val="uk-UA"/>
        </w:rPr>
        <w:t xml:space="preserve">ади з питань бюджету і фінансів, керуючись </w:t>
      </w:r>
      <w:r w:rsidR="00605DA8" w:rsidRPr="00907342">
        <w:rPr>
          <w:sz w:val="28"/>
          <w:szCs w:val="28"/>
          <w:lang w:val="uk-UA"/>
        </w:rPr>
        <w:t xml:space="preserve">пунктом 22 частини 1 статті 26 Закону України «Про місцеве самоврядування в Україні»  </w:t>
      </w:r>
      <w:r w:rsidR="00605DA8" w:rsidRPr="00315E1B">
        <w:rPr>
          <w:b/>
          <w:sz w:val="28"/>
          <w:szCs w:val="28"/>
          <w:lang w:val="uk-UA"/>
        </w:rPr>
        <w:t xml:space="preserve">сесія </w:t>
      </w:r>
      <w:r w:rsidR="00605DA8" w:rsidRPr="00315E1B">
        <w:rPr>
          <w:b/>
          <w:color w:val="000000"/>
          <w:sz w:val="28"/>
          <w:szCs w:val="28"/>
          <w:lang w:val="uk-UA"/>
        </w:rPr>
        <w:t>міської  ради  вирішила :</w:t>
      </w:r>
    </w:p>
    <w:p w:rsidR="00905A62" w:rsidRDefault="00905A62" w:rsidP="004D4FA4">
      <w:pPr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905A62" w:rsidRDefault="00905A62" w:rsidP="004D4FA4">
      <w:pPr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605DA8">
        <w:rPr>
          <w:sz w:val="28"/>
          <w:szCs w:val="28"/>
          <w:lang w:val="uk-UA"/>
        </w:rPr>
        <w:t xml:space="preserve">1. </w:t>
      </w:r>
      <w:r w:rsidR="00023736">
        <w:rPr>
          <w:sz w:val="28"/>
          <w:szCs w:val="28"/>
          <w:lang w:val="uk-UA"/>
        </w:rPr>
        <w:t>Внести зміни в додаток 1 до рішення сесії міської ради</w:t>
      </w:r>
      <w:r w:rsidR="00EE7524">
        <w:rPr>
          <w:sz w:val="28"/>
          <w:szCs w:val="28"/>
          <w:lang w:val="uk-UA"/>
        </w:rPr>
        <w:t xml:space="preserve"> від </w:t>
      </w:r>
      <w:r w:rsidR="00EE7524" w:rsidRPr="00B1541E">
        <w:rPr>
          <w:sz w:val="28"/>
          <w:szCs w:val="28"/>
          <w:lang w:val="uk-UA"/>
        </w:rPr>
        <w:t>09.02.2023</w:t>
      </w:r>
      <w:r w:rsidR="00023736">
        <w:rPr>
          <w:sz w:val="28"/>
          <w:szCs w:val="28"/>
          <w:lang w:val="uk-UA"/>
        </w:rPr>
        <w:t xml:space="preserve"> </w:t>
      </w:r>
      <w:r w:rsidR="00B1541E" w:rsidRPr="00B1541E">
        <w:rPr>
          <w:sz w:val="28"/>
          <w:szCs w:val="28"/>
          <w:lang w:val="uk-UA"/>
        </w:rPr>
        <w:t xml:space="preserve">№2781-32-VIII </w:t>
      </w:r>
      <w:r w:rsidR="00023736">
        <w:rPr>
          <w:sz w:val="28"/>
          <w:szCs w:val="28"/>
          <w:lang w:val="uk-UA"/>
        </w:rPr>
        <w:t xml:space="preserve"> </w:t>
      </w:r>
      <w:r w:rsidR="00AD2217">
        <w:rPr>
          <w:sz w:val="28"/>
          <w:szCs w:val="28"/>
          <w:lang w:val="uk-UA"/>
        </w:rPr>
        <w:t>«</w:t>
      </w:r>
      <w:r w:rsidR="00AD2217" w:rsidRPr="00AD2217">
        <w:rPr>
          <w:sz w:val="28"/>
          <w:szCs w:val="28"/>
          <w:lang w:val="uk-UA"/>
        </w:rPr>
        <w:t>Про затвердження переліку природоохоронних заходів на території Кагарлицькій міській територіальній громаді на 2023  рік»</w:t>
      </w:r>
      <w:r w:rsidR="00EE7524">
        <w:rPr>
          <w:sz w:val="28"/>
          <w:szCs w:val="28"/>
          <w:lang w:val="uk-UA"/>
        </w:rPr>
        <w:t xml:space="preserve"> </w:t>
      </w:r>
      <w:r w:rsidR="008E3559" w:rsidRPr="008E3559">
        <w:rPr>
          <w:sz w:val="28"/>
          <w:szCs w:val="28"/>
          <w:lang w:val="uk-UA"/>
        </w:rPr>
        <w:t>виклавши його у редакції, що додається</w:t>
      </w:r>
      <w:r w:rsidRPr="00605DA8">
        <w:rPr>
          <w:sz w:val="28"/>
          <w:szCs w:val="28"/>
          <w:lang w:val="uk-UA"/>
        </w:rPr>
        <w:t>.</w:t>
      </w:r>
    </w:p>
    <w:p w:rsidR="00CE723A" w:rsidRPr="00605DA8" w:rsidRDefault="00CE723A" w:rsidP="004D4FA4">
      <w:pPr>
        <w:ind w:left="426" w:firstLine="225"/>
        <w:jc w:val="both"/>
        <w:rPr>
          <w:sz w:val="28"/>
          <w:szCs w:val="28"/>
          <w:lang w:val="uk-UA"/>
        </w:rPr>
      </w:pPr>
    </w:p>
    <w:p w:rsidR="006F2D10" w:rsidRDefault="00CE723A" w:rsidP="004D4FA4">
      <w:pPr>
        <w:shd w:val="clear" w:color="auto" w:fill="FFFFFF"/>
        <w:ind w:left="426" w:right="225" w:firstLine="225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>2.</w:t>
      </w:r>
      <w:r w:rsidR="006F2D10" w:rsidRPr="00CE723A">
        <w:rPr>
          <w:sz w:val="28"/>
          <w:szCs w:val="28"/>
          <w:bdr w:val="none" w:sz="0" w:space="0" w:color="auto" w:frame="1"/>
          <w:lang w:val="uk-UA"/>
        </w:rPr>
        <w:t>Фінансовому управлінню Кагарлицької міської ради здійснювати фінансування природоохоронних заходів.</w:t>
      </w:r>
    </w:p>
    <w:p w:rsidR="004D4FA4" w:rsidRDefault="004D4FA4" w:rsidP="004D4FA4">
      <w:pPr>
        <w:shd w:val="clear" w:color="auto" w:fill="FFFFFF"/>
        <w:ind w:left="426" w:right="225" w:firstLine="225"/>
        <w:jc w:val="both"/>
        <w:rPr>
          <w:sz w:val="28"/>
          <w:szCs w:val="28"/>
          <w:bdr w:val="none" w:sz="0" w:space="0" w:color="auto" w:frame="1"/>
          <w:lang w:val="uk-UA"/>
        </w:rPr>
      </w:pPr>
    </w:p>
    <w:p w:rsidR="004D4FA4" w:rsidRPr="00C14470" w:rsidRDefault="00C14470" w:rsidP="00C14470">
      <w:pPr>
        <w:ind w:left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ab/>
      </w:r>
      <w:r w:rsidR="004D4FA4" w:rsidRPr="00C14470">
        <w:rPr>
          <w:sz w:val="28"/>
          <w:szCs w:val="28"/>
          <w:bdr w:val="none" w:sz="0" w:space="0" w:color="auto" w:frame="1"/>
          <w:lang w:val="uk-UA"/>
        </w:rPr>
        <w:t xml:space="preserve">3.Визнати таким, що  втратило чинність рішення сесії  міської ради  </w:t>
      </w:r>
      <w:r w:rsidRPr="00C14470">
        <w:rPr>
          <w:sz w:val="28"/>
          <w:szCs w:val="28"/>
          <w:bdr w:val="none" w:sz="0" w:space="0" w:color="auto" w:frame="1"/>
          <w:lang w:val="uk-UA"/>
        </w:rPr>
        <w:t xml:space="preserve">від </w:t>
      </w:r>
      <w:r w:rsidRPr="00C14470">
        <w:rPr>
          <w:sz w:val="28"/>
          <w:szCs w:val="28"/>
          <w:lang w:val="uk-UA"/>
        </w:rPr>
        <w:t xml:space="preserve">06.04.2023 № 4021- 35 - VIІІ </w:t>
      </w:r>
      <w:r w:rsidR="004D4FA4" w:rsidRPr="00C14470">
        <w:rPr>
          <w:sz w:val="28"/>
          <w:szCs w:val="28"/>
          <w:lang w:val="uk-UA"/>
        </w:rPr>
        <w:t>Про внесення змін до рішення сесії Кагарлицької міської ради</w:t>
      </w:r>
      <w:r w:rsidRPr="00C14470">
        <w:rPr>
          <w:sz w:val="28"/>
          <w:szCs w:val="28"/>
          <w:lang w:val="uk-UA"/>
        </w:rPr>
        <w:t xml:space="preserve"> </w:t>
      </w:r>
      <w:r w:rsidR="004D4FA4" w:rsidRPr="00C14470">
        <w:rPr>
          <w:sz w:val="28"/>
          <w:szCs w:val="28"/>
          <w:lang w:val="uk-UA"/>
        </w:rPr>
        <w:t>«Про затвердження переліку природоохоронних заходів на території Кагарлицькій міській територіальній громаді на 2023  рік»</w:t>
      </w:r>
    </w:p>
    <w:p w:rsidR="00C14470" w:rsidRDefault="00C14470" w:rsidP="004D4FA4">
      <w:pPr>
        <w:spacing w:line="0" w:lineRule="atLeast"/>
        <w:ind w:left="426" w:firstLine="360"/>
        <w:jc w:val="both"/>
        <w:rPr>
          <w:sz w:val="28"/>
          <w:szCs w:val="28"/>
          <w:lang w:val="uk-UA"/>
        </w:rPr>
      </w:pPr>
    </w:p>
    <w:p w:rsidR="00CE723A" w:rsidRPr="002F4518" w:rsidRDefault="00C14470" w:rsidP="004D4FA4">
      <w:pPr>
        <w:spacing w:line="0" w:lineRule="atLeast"/>
        <w:ind w:left="426" w:firstLine="36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CE723A">
        <w:rPr>
          <w:sz w:val="28"/>
          <w:szCs w:val="28"/>
        </w:rPr>
        <w:t xml:space="preserve">. </w:t>
      </w:r>
      <w:r w:rsidR="00CE723A" w:rsidRPr="002F4518">
        <w:rPr>
          <w:sz w:val="28"/>
          <w:szCs w:val="28"/>
        </w:rPr>
        <w:t xml:space="preserve">Контроль за </w:t>
      </w:r>
      <w:proofErr w:type="spellStart"/>
      <w:r w:rsidR="00CE723A" w:rsidRPr="002F4518">
        <w:rPr>
          <w:sz w:val="28"/>
          <w:szCs w:val="28"/>
        </w:rPr>
        <w:t>виконанням</w:t>
      </w:r>
      <w:proofErr w:type="spellEnd"/>
      <w:r w:rsidR="00CE723A" w:rsidRPr="002F4518">
        <w:rPr>
          <w:sz w:val="28"/>
          <w:szCs w:val="28"/>
        </w:rPr>
        <w:t xml:space="preserve"> </w:t>
      </w:r>
      <w:proofErr w:type="spellStart"/>
      <w:r w:rsidR="00CE723A" w:rsidRPr="002F4518">
        <w:rPr>
          <w:sz w:val="28"/>
          <w:szCs w:val="28"/>
        </w:rPr>
        <w:t>даного</w:t>
      </w:r>
      <w:proofErr w:type="spellEnd"/>
      <w:r w:rsidR="00CE723A" w:rsidRPr="002F4518">
        <w:rPr>
          <w:sz w:val="28"/>
          <w:szCs w:val="28"/>
        </w:rPr>
        <w:t xml:space="preserve"> </w:t>
      </w:r>
      <w:proofErr w:type="spellStart"/>
      <w:proofErr w:type="gramStart"/>
      <w:r w:rsidR="00CE723A" w:rsidRPr="002F4518">
        <w:rPr>
          <w:sz w:val="28"/>
          <w:szCs w:val="28"/>
        </w:rPr>
        <w:t>р</w:t>
      </w:r>
      <w:proofErr w:type="gramEnd"/>
      <w:r w:rsidR="00CE723A" w:rsidRPr="002F4518">
        <w:rPr>
          <w:sz w:val="28"/>
          <w:szCs w:val="28"/>
        </w:rPr>
        <w:t>ішення</w:t>
      </w:r>
      <w:proofErr w:type="spellEnd"/>
      <w:r w:rsidR="00CE723A" w:rsidRPr="002F4518">
        <w:rPr>
          <w:sz w:val="28"/>
          <w:szCs w:val="28"/>
        </w:rPr>
        <w:t xml:space="preserve"> </w:t>
      </w:r>
      <w:proofErr w:type="spellStart"/>
      <w:r w:rsidR="00CE723A" w:rsidRPr="002F4518">
        <w:rPr>
          <w:sz w:val="28"/>
          <w:szCs w:val="28"/>
        </w:rPr>
        <w:t>покласти</w:t>
      </w:r>
      <w:proofErr w:type="spellEnd"/>
      <w:r w:rsidR="00CE723A" w:rsidRPr="002F4518">
        <w:rPr>
          <w:sz w:val="28"/>
          <w:szCs w:val="28"/>
        </w:rPr>
        <w:t xml:space="preserve"> на </w:t>
      </w:r>
      <w:proofErr w:type="spellStart"/>
      <w:r w:rsidR="00CE723A" w:rsidRPr="002F4518">
        <w:rPr>
          <w:sz w:val="28"/>
          <w:szCs w:val="28"/>
        </w:rPr>
        <w:t>постійну</w:t>
      </w:r>
      <w:proofErr w:type="spellEnd"/>
      <w:r w:rsidR="00CE723A" w:rsidRPr="002F4518">
        <w:rPr>
          <w:sz w:val="28"/>
          <w:szCs w:val="28"/>
        </w:rPr>
        <w:t xml:space="preserve"> </w:t>
      </w:r>
      <w:proofErr w:type="spellStart"/>
      <w:r w:rsidR="00CE723A" w:rsidRPr="002F4518">
        <w:rPr>
          <w:sz w:val="28"/>
          <w:szCs w:val="28"/>
        </w:rPr>
        <w:t>комісію</w:t>
      </w:r>
      <w:proofErr w:type="spellEnd"/>
      <w:r w:rsidR="00CE723A" w:rsidRPr="002F4518">
        <w:rPr>
          <w:sz w:val="28"/>
          <w:szCs w:val="28"/>
        </w:rPr>
        <w:t xml:space="preserve"> </w:t>
      </w:r>
      <w:proofErr w:type="spellStart"/>
      <w:r w:rsidR="00CE723A" w:rsidRPr="002F4518">
        <w:rPr>
          <w:sz w:val="28"/>
          <w:szCs w:val="28"/>
        </w:rPr>
        <w:t>міської</w:t>
      </w:r>
      <w:proofErr w:type="spellEnd"/>
      <w:r w:rsidR="00CE723A" w:rsidRPr="002F4518">
        <w:rPr>
          <w:sz w:val="28"/>
          <w:szCs w:val="28"/>
        </w:rPr>
        <w:t xml:space="preserve"> ради </w:t>
      </w:r>
      <w:proofErr w:type="spellStart"/>
      <w:r w:rsidR="00CE723A" w:rsidRPr="002F4518">
        <w:rPr>
          <w:sz w:val="28"/>
          <w:szCs w:val="28"/>
        </w:rPr>
        <w:t>з</w:t>
      </w:r>
      <w:proofErr w:type="spellEnd"/>
      <w:r w:rsidR="00CE723A" w:rsidRPr="002F4518">
        <w:rPr>
          <w:sz w:val="28"/>
          <w:szCs w:val="28"/>
        </w:rPr>
        <w:t xml:space="preserve"> </w:t>
      </w:r>
      <w:proofErr w:type="spellStart"/>
      <w:r w:rsidR="00CE723A" w:rsidRPr="002F4518">
        <w:rPr>
          <w:sz w:val="28"/>
          <w:szCs w:val="28"/>
        </w:rPr>
        <w:t>питань</w:t>
      </w:r>
      <w:proofErr w:type="spellEnd"/>
      <w:r w:rsidR="00CE723A" w:rsidRPr="002F4518">
        <w:rPr>
          <w:sz w:val="28"/>
          <w:szCs w:val="28"/>
        </w:rPr>
        <w:t xml:space="preserve"> бюджету </w:t>
      </w:r>
      <w:proofErr w:type="spellStart"/>
      <w:r w:rsidR="00CE723A" w:rsidRPr="002F4518">
        <w:rPr>
          <w:sz w:val="28"/>
          <w:szCs w:val="28"/>
        </w:rPr>
        <w:t>і</w:t>
      </w:r>
      <w:proofErr w:type="spellEnd"/>
      <w:r w:rsidR="00CE723A" w:rsidRPr="002F4518">
        <w:rPr>
          <w:sz w:val="28"/>
          <w:szCs w:val="28"/>
        </w:rPr>
        <w:t xml:space="preserve"> </w:t>
      </w:r>
      <w:proofErr w:type="spellStart"/>
      <w:r w:rsidR="00CE723A" w:rsidRPr="002F4518">
        <w:rPr>
          <w:sz w:val="28"/>
          <w:szCs w:val="28"/>
        </w:rPr>
        <w:t>фінансів</w:t>
      </w:r>
      <w:proofErr w:type="spellEnd"/>
      <w:r w:rsidR="00CE723A" w:rsidRPr="002F4518">
        <w:rPr>
          <w:sz w:val="28"/>
          <w:szCs w:val="28"/>
        </w:rPr>
        <w:t>.</w:t>
      </w:r>
    </w:p>
    <w:p w:rsidR="00CE723A" w:rsidRDefault="00CE723A" w:rsidP="00CE723A">
      <w:pPr>
        <w:spacing w:line="0" w:lineRule="atLeast"/>
      </w:pPr>
    </w:p>
    <w:p w:rsidR="00CE723A" w:rsidRDefault="00CE723A" w:rsidP="00CE723A">
      <w:pPr>
        <w:rPr>
          <w:lang w:val="uk-UA"/>
        </w:rPr>
      </w:pPr>
    </w:p>
    <w:p w:rsidR="00EF48DA" w:rsidRPr="00EF48DA" w:rsidRDefault="00EF48DA" w:rsidP="00CE723A">
      <w:pPr>
        <w:rPr>
          <w:lang w:val="uk-UA"/>
        </w:rPr>
      </w:pPr>
    </w:p>
    <w:p w:rsidR="00CE723A" w:rsidRPr="00AF5879" w:rsidRDefault="00CE723A" w:rsidP="00CE723A">
      <w:pPr>
        <w:jc w:val="center"/>
        <w:rPr>
          <w:b/>
          <w:sz w:val="28"/>
          <w:szCs w:val="28"/>
        </w:rPr>
      </w:pPr>
      <w:proofErr w:type="spellStart"/>
      <w:r w:rsidRPr="00AF5879">
        <w:rPr>
          <w:b/>
          <w:sz w:val="28"/>
          <w:szCs w:val="28"/>
        </w:rPr>
        <w:t>Міський</w:t>
      </w:r>
      <w:proofErr w:type="spellEnd"/>
      <w:r w:rsidRPr="00AF5879">
        <w:rPr>
          <w:b/>
          <w:sz w:val="28"/>
          <w:szCs w:val="28"/>
        </w:rPr>
        <w:t xml:space="preserve"> голова                                               </w:t>
      </w:r>
      <w:r>
        <w:rPr>
          <w:b/>
          <w:sz w:val="28"/>
          <w:szCs w:val="28"/>
        </w:rPr>
        <w:t xml:space="preserve">Олександр ПАНЮТА </w:t>
      </w:r>
    </w:p>
    <w:p w:rsidR="00CE723A" w:rsidRDefault="00CE723A" w:rsidP="0041578B">
      <w:pPr>
        <w:jc w:val="right"/>
        <w:rPr>
          <w:sz w:val="16"/>
          <w:szCs w:val="16"/>
          <w:lang w:val="uk-UA"/>
        </w:rPr>
      </w:pPr>
    </w:p>
    <w:p w:rsidR="00CE723A" w:rsidRPr="005231BA" w:rsidRDefault="00CE723A" w:rsidP="00CE723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</w:t>
      </w:r>
      <w:proofErr w:type="spellStart"/>
      <w:r w:rsidRPr="005231BA">
        <w:rPr>
          <w:sz w:val="20"/>
          <w:szCs w:val="20"/>
        </w:rPr>
        <w:t>Додаток</w:t>
      </w:r>
      <w:proofErr w:type="spellEnd"/>
      <w:r w:rsidRPr="005231BA">
        <w:rPr>
          <w:sz w:val="20"/>
          <w:szCs w:val="20"/>
        </w:rPr>
        <w:t xml:space="preserve"> 1</w:t>
      </w:r>
    </w:p>
    <w:p w:rsidR="00CE723A" w:rsidRPr="005231BA" w:rsidRDefault="00CE723A" w:rsidP="00CE723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 w:rsidRPr="005231BA">
        <w:rPr>
          <w:sz w:val="20"/>
          <w:szCs w:val="20"/>
        </w:rPr>
        <w:t xml:space="preserve">до </w:t>
      </w:r>
      <w:proofErr w:type="spellStart"/>
      <w:proofErr w:type="gramStart"/>
      <w:r w:rsidRPr="005231BA">
        <w:rPr>
          <w:sz w:val="20"/>
          <w:szCs w:val="20"/>
        </w:rPr>
        <w:t>р</w:t>
      </w:r>
      <w:proofErr w:type="gramEnd"/>
      <w:r w:rsidRPr="005231BA">
        <w:rPr>
          <w:sz w:val="20"/>
          <w:szCs w:val="20"/>
        </w:rPr>
        <w:t>ішення</w:t>
      </w:r>
      <w:proofErr w:type="spellEnd"/>
      <w:r w:rsidRPr="005231BA">
        <w:rPr>
          <w:sz w:val="20"/>
          <w:szCs w:val="20"/>
        </w:rPr>
        <w:t xml:space="preserve"> </w:t>
      </w:r>
      <w:proofErr w:type="spellStart"/>
      <w:r w:rsidRPr="005231BA">
        <w:rPr>
          <w:sz w:val="20"/>
          <w:szCs w:val="20"/>
        </w:rPr>
        <w:t>сесії</w:t>
      </w:r>
      <w:proofErr w:type="spellEnd"/>
      <w:r w:rsidRPr="005231BA">
        <w:rPr>
          <w:sz w:val="20"/>
          <w:szCs w:val="20"/>
        </w:rPr>
        <w:t xml:space="preserve"> </w:t>
      </w:r>
      <w:proofErr w:type="spellStart"/>
      <w:r w:rsidRPr="005231BA">
        <w:rPr>
          <w:sz w:val="20"/>
          <w:szCs w:val="20"/>
        </w:rPr>
        <w:t>міської</w:t>
      </w:r>
      <w:proofErr w:type="spellEnd"/>
      <w:r w:rsidRPr="005231BA">
        <w:rPr>
          <w:sz w:val="20"/>
          <w:szCs w:val="20"/>
        </w:rPr>
        <w:t xml:space="preserve"> ради</w:t>
      </w:r>
    </w:p>
    <w:p w:rsidR="00CE723A" w:rsidRPr="00165B9D" w:rsidRDefault="00CE723A" w:rsidP="00CE723A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="00EF48DA">
        <w:rPr>
          <w:sz w:val="20"/>
          <w:szCs w:val="20"/>
        </w:rPr>
        <w:t xml:space="preserve">                         </w:t>
      </w:r>
      <w:r>
        <w:rPr>
          <w:sz w:val="20"/>
          <w:szCs w:val="20"/>
        </w:rPr>
        <w:t xml:space="preserve">               </w:t>
      </w:r>
      <w:proofErr w:type="spellStart"/>
      <w:r w:rsidR="00CD571C">
        <w:rPr>
          <w:sz w:val="20"/>
          <w:szCs w:val="20"/>
        </w:rPr>
        <w:t>від</w:t>
      </w:r>
      <w:proofErr w:type="spellEnd"/>
      <w:r w:rsidR="00CD571C">
        <w:rPr>
          <w:sz w:val="20"/>
          <w:szCs w:val="20"/>
        </w:rPr>
        <w:t xml:space="preserve"> </w:t>
      </w:r>
      <w:r w:rsidR="000D156A">
        <w:rPr>
          <w:sz w:val="20"/>
          <w:szCs w:val="20"/>
          <w:lang w:val="uk-UA"/>
        </w:rPr>
        <w:t>02</w:t>
      </w:r>
      <w:r w:rsidR="00CD571C" w:rsidRPr="00CD571C">
        <w:rPr>
          <w:sz w:val="20"/>
          <w:szCs w:val="20"/>
        </w:rPr>
        <w:t>.</w:t>
      </w:r>
      <w:r w:rsidR="000D156A">
        <w:rPr>
          <w:sz w:val="20"/>
          <w:szCs w:val="20"/>
          <w:lang w:val="uk-UA"/>
        </w:rPr>
        <w:t>11</w:t>
      </w:r>
      <w:r w:rsidR="00CD571C" w:rsidRPr="00CD571C">
        <w:rPr>
          <w:sz w:val="20"/>
          <w:szCs w:val="20"/>
        </w:rPr>
        <w:t>.202</w:t>
      </w:r>
      <w:r w:rsidR="000D156A">
        <w:rPr>
          <w:sz w:val="20"/>
          <w:szCs w:val="20"/>
          <w:lang w:val="uk-UA"/>
        </w:rPr>
        <w:t>3</w:t>
      </w:r>
      <w:r w:rsidR="00CD571C">
        <w:rPr>
          <w:sz w:val="20"/>
          <w:szCs w:val="20"/>
        </w:rPr>
        <w:t xml:space="preserve"> №</w:t>
      </w:r>
      <w:r w:rsidR="00CD571C">
        <w:rPr>
          <w:sz w:val="20"/>
          <w:szCs w:val="20"/>
          <w:lang w:val="uk-UA"/>
        </w:rPr>
        <w:t xml:space="preserve">  </w:t>
      </w:r>
      <w:r w:rsidR="000D156A">
        <w:rPr>
          <w:sz w:val="20"/>
          <w:szCs w:val="20"/>
          <w:lang w:val="uk-UA"/>
        </w:rPr>
        <w:t xml:space="preserve">       </w:t>
      </w:r>
      <w:r w:rsidR="000D156A">
        <w:rPr>
          <w:sz w:val="20"/>
          <w:szCs w:val="20"/>
        </w:rPr>
        <w:t>-</w:t>
      </w:r>
      <w:r w:rsidR="000D156A">
        <w:rPr>
          <w:sz w:val="20"/>
          <w:szCs w:val="20"/>
          <w:lang w:val="uk-UA"/>
        </w:rPr>
        <w:t xml:space="preserve">44 </w:t>
      </w:r>
      <w:r w:rsidR="00CD571C" w:rsidRPr="00CD571C">
        <w:rPr>
          <w:sz w:val="20"/>
          <w:szCs w:val="20"/>
        </w:rPr>
        <w:t>-VIII</w:t>
      </w:r>
    </w:p>
    <w:p w:rsidR="00165B9D" w:rsidRDefault="00165B9D" w:rsidP="006A0BB1">
      <w:pPr>
        <w:ind w:left="142" w:right="360"/>
        <w:jc w:val="center"/>
        <w:rPr>
          <w:b/>
          <w:sz w:val="28"/>
          <w:szCs w:val="28"/>
          <w:lang w:val="uk-UA"/>
        </w:rPr>
      </w:pPr>
    </w:p>
    <w:p w:rsidR="00905A62" w:rsidRPr="004567C9" w:rsidRDefault="00905A62" w:rsidP="006A0BB1">
      <w:pPr>
        <w:ind w:left="142" w:right="360"/>
        <w:jc w:val="center"/>
        <w:rPr>
          <w:b/>
          <w:sz w:val="28"/>
          <w:szCs w:val="28"/>
          <w:lang w:val="uk-UA"/>
        </w:rPr>
      </w:pPr>
      <w:r w:rsidRPr="004567C9">
        <w:rPr>
          <w:b/>
          <w:sz w:val="28"/>
          <w:szCs w:val="28"/>
          <w:lang w:val="uk-UA"/>
        </w:rPr>
        <w:t>Перелік</w:t>
      </w:r>
    </w:p>
    <w:p w:rsidR="00905A62" w:rsidRPr="004567C9" w:rsidRDefault="00AD4B7E" w:rsidP="004567C9">
      <w:pPr>
        <w:ind w:left="142" w:right="-99"/>
        <w:jc w:val="center"/>
        <w:rPr>
          <w:b/>
          <w:sz w:val="28"/>
          <w:szCs w:val="28"/>
        </w:rPr>
      </w:pPr>
      <w:r w:rsidRPr="004567C9">
        <w:rPr>
          <w:b/>
          <w:sz w:val="28"/>
          <w:szCs w:val="28"/>
          <w:lang w:val="uk-UA"/>
        </w:rPr>
        <w:t>в</w:t>
      </w:r>
      <w:r w:rsidR="00905A62" w:rsidRPr="004567C9">
        <w:rPr>
          <w:b/>
          <w:sz w:val="28"/>
          <w:szCs w:val="28"/>
          <w:lang w:val="uk-UA"/>
        </w:rPr>
        <w:t>итрат на здійснення фінансування природоохоронних заходів</w:t>
      </w:r>
      <w:r w:rsidR="001640DE" w:rsidRPr="004567C9">
        <w:rPr>
          <w:b/>
          <w:sz w:val="28"/>
          <w:szCs w:val="28"/>
          <w:lang w:val="uk-UA"/>
        </w:rPr>
        <w:t xml:space="preserve"> </w:t>
      </w:r>
      <w:r w:rsidR="00165B9D" w:rsidRPr="004567C9">
        <w:rPr>
          <w:b/>
          <w:sz w:val="28"/>
          <w:szCs w:val="28"/>
          <w:lang w:val="uk-UA"/>
        </w:rPr>
        <w:t>на території Кагарлицької міської територіальної громади</w:t>
      </w:r>
      <w:r w:rsidR="003203D7" w:rsidRPr="004567C9">
        <w:rPr>
          <w:b/>
          <w:sz w:val="28"/>
          <w:szCs w:val="28"/>
          <w:lang w:val="uk-UA"/>
        </w:rPr>
        <w:t xml:space="preserve"> в 20</w:t>
      </w:r>
      <w:r w:rsidR="009018AA" w:rsidRPr="004567C9">
        <w:rPr>
          <w:b/>
          <w:sz w:val="28"/>
          <w:szCs w:val="28"/>
          <w:lang w:val="uk-UA"/>
        </w:rPr>
        <w:t>23</w:t>
      </w:r>
      <w:r w:rsidR="003203D7" w:rsidRPr="004567C9">
        <w:rPr>
          <w:b/>
          <w:sz w:val="28"/>
          <w:szCs w:val="28"/>
          <w:lang w:val="uk-UA"/>
        </w:rPr>
        <w:t xml:space="preserve"> році по КПКВК 0118311</w:t>
      </w:r>
      <w:r w:rsidR="00905A62" w:rsidRPr="004567C9">
        <w:rPr>
          <w:b/>
          <w:sz w:val="28"/>
          <w:szCs w:val="28"/>
          <w:lang w:val="uk-UA"/>
        </w:rPr>
        <w:t xml:space="preserve"> «Охорона та раціональне використання природоохоронних ресурсів» за ра</w:t>
      </w:r>
      <w:r w:rsidR="00DF2CED" w:rsidRPr="004567C9">
        <w:rPr>
          <w:b/>
          <w:sz w:val="28"/>
          <w:szCs w:val="28"/>
          <w:lang w:val="uk-UA"/>
        </w:rPr>
        <w:t>хунок поточних надходжень у 20</w:t>
      </w:r>
      <w:r w:rsidR="00FE63BA" w:rsidRPr="004567C9">
        <w:rPr>
          <w:b/>
          <w:sz w:val="28"/>
          <w:szCs w:val="28"/>
          <w:lang w:val="uk-UA"/>
        </w:rPr>
        <w:t>2</w:t>
      </w:r>
      <w:r w:rsidR="009018AA" w:rsidRPr="004567C9">
        <w:rPr>
          <w:b/>
          <w:sz w:val="28"/>
          <w:szCs w:val="28"/>
          <w:lang w:val="uk-UA"/>
        </w:rPr>
        <w:t>3</w:t>
      </w:r>
      <w:r w:rsidR="00FE63BA" w:rsidRPr="004567C9">
        <w:rPr>
          <w:b/>
          <w:sz w:val="28"/>
          <w:szCs w:val="28"/>
          <w:lang w:val="uk-UA"/>
        </w:rPr>
        <w:t xml:space="preserve"> </w:t>
      </w:r>
      <w:r w:rsidR="00905A62" w:rsidRPr="004567C9">
        <w:rPr>
          <w:b/>
          <w:sz w:val="28"/>
          <w:szCs w:val="28"/>
          <w:lang w:val="uk-UA"/>
        </w:rPr>
        <w:t xml:space="preserve">році до міського фонду охорони навколишнього природного </w:t>
      </w:r>
      <w:r w:rsidR="004567C9">
        <w:rPr>
          <w:b/>
          <w:sz w:val="28"/>
          <w:szCs w:val="28"/>
          <w:lang w:val="uk-UA"/>
        </w:rPr>
        <w:t>с</w:t>
      </w:r>
      <w:r w:rsidR="00905A62" w:rsidRPr="004567C9">
        <w:rPr>
          <w:b/>
          <w:sz w:val="28"/>
          <w:szCs w:val="28"/>
          <w:lang w:val="uk-UA"/>
        </w:rPr>
        <w:t>ередовища</w:t>
      </w:r>
    </w:p>
    <w:p w:rsidR="00905A62" w:rsidRPr="004567C9" w:rsidRDefault="00905A62" w:rsidP="00943A52">
      <w:pPr>
        <w:ind w:right="360"/>
        <w:rPr>
          <w:b/>
          <w:sz w:val="28"/>
          <w:szCs w:val="28"/>
          <w:lang w:val="uk-UA"/>
        </w:rPr>
      </w:pPr>
    </w:p>
    <w:p w:rsidR="00905A62" w:rsidRDefault="00905A62" w:rsidP="006A0BB1">
      <w:pPr>
        <w:ind w:left="142" w:right="360"/>
        <w:jc w:val="center"/>
        <w:rPr>
          <w:sz w:val="28"/>
          <w:szCs w:val="28"/>
          <w:lang w:val="uk-UA"/>
        </w:rPr>
      </w:pPr>
    </w:p>
    <w:tbl>
      <w:tblPr>
        <w:tblW w:w="9614" w:type="dxa"/>
        <w:tblInd w:w="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9"/>
        <w:gridCol w:w="6520"/>
        <w:gridCol w:w="2135"/>
      </w:tblGrid>
      <w:tr w:rsidR="004567C9" w:rsidRPr="0007150B" w:rsidTr="009F59B0">
        <w:tc>
          <w:tcPr>
            <w:tcW w:w="959" w:type="dxa"/>
          </w:tcPr>
          <w:p w:rsidR="004567C9" w:rsidRPr="009F59B0" w:rsidRDefault="004567C9" w:rsidP="00744C6F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  <w:r w:rsidRPr="009F59B0">
              <w:rPr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6520" w:type="dxa"/>
          </w:tcPr>
          <w:p w:rsidR="004567C9" w:rsidRPr="009F59B0" w:rsidRDefault="004567C9" w:rsidP="00744C6F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  <w:r w:rsidRPr="009F59B0">
              <w:rPr>
                <w:b/>
                <w:sz w:val="28"/>
                <w:szCs w:val="28"/>
                <w:lang w:val="uk-UA"/>
              </w:rPr>
              <w:t>Найменування заходів</w:t>
            </w:r>
          </w:p>
        </w:tc>
        <w:tc>
          <w:tcPr>
            <w:tcW w:w="2135" w:type="dxa"/>
          </w:tcPr>
          <w:p w:rsidR="004567C9" w:rsidRPr="009F59B0" w:rsidRDefault="004567C9" w:rsidP="00744C6F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  <w:r w:rsidRPr="009F59B0">
              <w:rPr>
                <w:b/>
                <w:sz w:val="28"/>
                <w:szCs w:val="28"/>
                <w:lang w:val="uk-UA"/>
              </w:rPr>
              <w:t>Сума, грн..</w:t>
            </w:r>
          </w:p>
          <w:p w:rsidR="009F59B0" w:rsidRPr="009F59B0" w:rsidRDefault="009F59B0" w:rsidP="00744C6F">
            <w:pPr>
              <w:ind w:right="360"/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4567C9" w:rsidRPr="0007150B" w:rsidTr="009F59B0">
        <w:tc>
          <w:tcPr>
            <w:tcW w:w="959" w:type="dxa"/>
          </w:tcPr>
          <w:p w:rsidR="004567C9" w:rsidRPr="009018AA" w:rsidRDefault="004567C9" w:rsidP="00744C6F">
            <w:pPr>
              <w:ind w:right="360"/>
              <w:jc w:val="right"/>
              <w:rPr>
                <w:b/>
                <w:sz w:val="28"/>
                <w:szCs w:val="28"/>
                <w:lang w:val="uk-UA"/>
              </w:rPr>
            </w:pPr>
            <w:r w:rsidRPr="009018AA">
              <w:rPr>
                <w:b/>
                <w:sz w:val="28"/>
                <w:szCs w:val="28"/>
                <w:lang w:val="uk-UA"/>
              </w:rPr>
              <w:t>1</w:t>
            </w:r>
            <w:r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6520" w:type="dxa"/>
          </w:tcPr>
          <w:p w:rsidR="004567C9" w:rsidRDefault="004567C9" w:rsidP="00744C6F">
            <w:pPr>
              <w:ind w:right="360"/>
              <w:rPr>
                <w:b/>
                <w:color w:val="000000"/>
                <w:sz w:val="28"/>
                <w:szCs w:val="28"/>
                <w:lang w:val="uk-UA"/>
              </w:rPr>
            </w:pPr>
            <w:r w:rsidRPr="00B808DD">
              <w:rPr>
                <w:b/>
                <w:color w:val="000000"/>
                <w:sz w:val="28"/>
                <w:szCs w:val="28"/>
                <w:lang w:val="uk-UA"/>
              </w:rPr>
              <w:t>Збір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, перевезення та утилізація </w:t>
            </w:r>
            <w:r w:rsidRPr="00B808DD">
              <w:rPr>
                <w:b/>
                <w:color w:val="000000"/>
                <w:sz w:val="28"/>
                <w:szCs w:val="28"/>
                <w:lang w:val="uk-UA"/>
              </w:rPr>
              <w:t>відпрацьованих ламп розжарювання</w:t>
            </w:r>
          </w:p>
          <w:p w:rsidR="009F59B0" w:rsidRPr="00B808DD" w:rsidRDefault="009F59B0" w:rsidP="00744C6F">
            <w:pPr>
              <w:ind w:right="360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35" w:type="dxa"/>
          </w:tcPr>
          <w:p w:rsidR="004567C9" w:rsidRPr="0007150B" w:rsidRDefault="004567C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77 3</w:t>
            </w:r>
            <w:r w:rsidRPr="0007150B">
              <w:rPr>
                <w:sz w:val="28"/>
                <w:szCs w:val="28"/>
                <w:lang w:val="uk-UA"/>
              </w:rPr>
              <w:t>00,00</w:t>
            </w:r>
          </w:p>
        </w:tc>
      </w:tr>
      <w:tr w:rsidR="004567C9" w:rsidTr="009F59B0">
        <w:tc>
          <w:tcPr>
            <w:tcW w:w="959" w:type="dxa"/>
          </w:tcPr>
          <w:p w:rsidR="004567C9" w:rsidRPr="009018AA" w:rsidRDefault="004567C9" w:rsidP="00744C6F">
            <w:pPr>
              <w:ind w:right="360"/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2.</w:t>
            </w:r>
          </w:p>
        </w:tc>
        <w:tc>
          <w:tcPr>
            <w:tcW w:w="6520" w:type="dxa"/>
          </w:tcPr>
          <w:p w:rsidR="004567C9" w:rsidRDefault="004567C9" w:rsidP="00744C6F">
            <w:pPr>
              <w:ind w:right="36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Проведення обстеження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грунтів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. Заходи з охорони підземних вод та ліквідації джерел їх забруднення.  (Проведення аналізів підземних вод та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uk-UA"/>
              </w:rPr>
              <w:t>грунтів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>)</w:t>
            </w:r>
          </w:p>
          <w:p w:rsidR="009F59B0" w:rsidRPr="00B808DD" w:rsidRDefault="009F59B0" w:rsidP="00744C6F">
            <w:pPr>
              <w:ind w:right="360"/>
              <w:rPr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2135" w:type="dxa"/>
          </w:tcPr>
          <w:p w:rsidR="004567C9" w:rsidRDefault="004567C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20 000,00</w:t>
            </w:r>
          </w:p>
        </w:tc>
      </w:tr>
      <w:tr w:rsidR="004567C9" w:rsidRPr="0007150B" w:rsidTr="009F59B0">
        <w:tc>
          <w:tcPr>
            <w:tcW w:w="959" w:type="dxa"/>
          </w:tcPr>
          <w:p w:rsidR="004567C9" w:rsidRPr="009018AA" w:rsidRDefault="004567C9" w:rsidP="00744C6F">
            <w:pPr>
              <w:ind w:right="360"/>
              <w:jc w:val="right"/>
              <w:rPr>
                <w:b/>
                <w:sz w:val="28"/>
                <w:szCs w:val="28"/>
                <w:lang w:val="uk-UA"/>
              </w:rPr>
            </w:pPr>
            <w:r w:rsidRPr="009018AA">
              <w:rPr>
                <w:b/>
                <w:sz w:val="28"/>
                <w:szCs w:val="28"/>
                <w:lang w:val="uk-UA"/>
              </w:rPr>
              <w:t>3</w:t>
            </w:r>
            <w:r>
              <w:rPr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6520" w:type="dxa"/>
          </w:tcPr>
          <w:p w:rsidR="004567C9" w:rsidRDefault="004567C9" w:rsidP="00744C6F">
            <w:pPr>
              <w:ind w:right="360"/>
              <w:rPr>
                <w:b/>
                <w:sz w:val="28"/>
                <w:szCs w:val="28"/>
                <w:lang w:val="uk-UA"/>
              </w:rPr>
            </w:pPr>
            <w:r w:rsidRPr="0007150B">
              <w:rPr>
                <w:b/>
                <w:sz w:val="28"/>
                <w:szCs w:val="28"/>
                <w:lang w:val="uk-UA"/>
              </w:rPr>
              <w:t xml:space="preserve">Придбання </w:t>
            </w:r>
            <w:r>
              <w:rPr>
                <w:b/>
                <w:sz w:val="28"/>
                <w:szCs w:val="28"/>
                <w:lang w:val="uk-UA"/>
              </w:rPr>
              <w:t>контейнерів</w:t>
            </w:r>
          </w:p>
          <w:p w:rsidR="009F59B0" w:rsidRPr="0007150B" w:rsidRDefault="009F59B0" w:rsidP="00744C6F">
            <w:pPr>
              <w:ind w:right="360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35" w:type="dxa"/>
          </w:tcPr>
          <w:p w:rsidR="004567C9" w:rsidRPr="0007150B" w:rsidRDefault="004567C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9 200,00</w:t>
            </w:r>
          </w:p>
        </w:tc>
      </w:tr>
      <w:tr w:rsidR="004567C9" w:rsidRPr="0007150B" w:rsidTr="009F59B0">
        <w:tc>
          <w:tcPr>
            <w:tcW w:w="959" w:type="dxa"/>
          </w:tcPr>
          <w:p w:rsidR="004567C9" w:rsidRPr="0007150B" w:rsidRDefault="004567C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520" w:type="dxa"/>
          </w:tcPr>
          <w:p w:rsidR="004567C9" w:rsidRPr="009018AA" w:rsidRDefault="004567C9" w:rsidP="00744C6F">
            <w:pPr>
              <w:ind w:right="360"/>
              <w:rPr>
                <w:b/>
                <w:sz w:val="28"/>
                <w:szCs w:val="28"/>
                <w:lang w:val="uk-UA"/>
              </w:rPr>
            </w:pPr>
            <w:r w:rsidRPr="009018AA">
              <w:rPr>
                <w:b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135" w:type="dxa"/>
          </w:tcPr>
          <w:p w:rsidR="004567C9" w:rsidRPr="0007150B" w:rsidRDefault="004567C9" w:rsidP="00744C6F">
            <w:pPr>
              <w:ind w:right="36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106 500</w:t>
            </w:r>
            <w:r w:rsidRPr="0007150B">
              <w:rPr>
                <w:sz w:val="28"/>
                <w:szCs w:val="28"/>
                <w:lang w:val="uk-UA"/>
              </w:rPr>
              <w:t>,00</w:t>
            </w:r>
          </w:p>
        </w:tc>
      </w:tr>
    </w:tbl>
    <w:p w:rsidR="00F77B48" w:rsidRDefault="00F77B48" w:rsidP="00F77B48">
      <w:pPr>
        <w:rPr>
          <w:b/>
          <w:sz w:val="28"/>
          <w:szCs w:val="28"/>
        </w:rPr>
      </w:pPr>
    </w:p>
    <w:p w:rsidR="009F59B0" w:rsidRDefault="009F59B0" w:rsidP="00F77B48">
      <w:pPr>
        <w:tabs>
          <w:tab w:val="left" w:pos="1620"/>
        </w:tabs>
        <w:rPr>
          <w:b/>
          <w:sz w:val="28"/>
          <w:szCs w:val="28"/>
          <w:lang w:val="uk-UA"/>
        </w:rPr>
      </w:pPr>
    </w:p>
    <w:p w:rsidR="000D156A" w:rsidRDefault="000D156A" w:rsidP="00F77B48">
      <w:pPr>
        <w:tabs>
          <w:tab w:val="left" w:pos="1620"/>
        </w:tabs>
        <w:rPr>
          <w:b/>
          <w:sz w:val="28"/>
          <w:szCs w:val="28"/>
          <w:lang w:val="uk-UA"/>
        </w:rPr>
      </w:pPr>
    </w:p>
    <w:p w:rsidR="000D156A" w:rsidRDefault="000D156A" w:rsidP="00F77B48">
      <w:pPr>
        <w:tabs>
          <w:tab w:val="left" w:pos="1620"/>
        </w:tabs>
        <w:rPr>
          <w:b/>
          <w:sz w:val="28"/>
          <w:szCs w:val="28"/>
          <w:lang w:val="uk-UA"/>
        </w:rPr>
      </w:pPr>
    </w:p>
    <w:p w:rsidR="00D6018A" w:rsidRPr="00D6018A" w:rsidRDefault="009F59B0" w:rsidP="00F77B48">
      <w:pPr>
        <w:tabs>
          <w:tab w:val="left" w:pos="1620"/>
        </w:tabs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</w:t>
      </w:r>
      <w:proofErr w:type="spellStart"/>
      <w:r w:rsidR="00F77B48" w:rsidRPr="004B3C9E">
        <w:rPr>
          <w:b/>
          <w:sz w:val="28"/>
          <w:szCs w:val="28"/>
        </w:rPr>
        <w:t>Секретар</w:t>
      </w:r>
      <w:proofErr w:type="spellEnd"/>
      <w:r w:rsidR="00F77B48" w:rsidRPr="004B3C9E">
        <w:rPr>
          <w:b/>
          <w:sz w:val="28"/>
          <w:szCs w:val="28"/>
        </w:rPr>
        <w:t xml:space="preserve"> </w:t>
      </w:r>
      <w:proofErr w:type="spellStart"/>
      <w:r w:rsidR="00F77B48" w:rsidRPr="004B3C9E">
        <w:rPr>
          <w:b/>
          <w:sz w:val="28"/>
          <w:szCs w:val="28"/>
        </w:rPr>
        <w:t>міської</w:t>
      </w:r>
      <w:proofErr w:type="spellEnd"/>
      <w:r w:rsidR="00F77B48" w:rsidRPr="004B3C9E">
        <w:rPr>
          <w:b/>
          <w:sz w:val="28"/>
          <w:szCs w:val="28"/>
        </w:rPr>
        <w:t xml:space="preserve"> </w:t>
      </w:r>
      <w:proofErr w:type="gramStart"/>
      <w:r w:rsidR="00F77B48" w:rsidRPr="004B3C9E">
        <w:rPr>
          <w:b/>
          <w:sz w:val="28"/>
          <w:szCs w:val="28"/>
        </w:rPr>
        <w:t>ради</w:t>
      </w:r>
      <w:proofErr w:type="gramEnd"/>
      <w:r w:rsidR="00F77B48" w:rsidRPr="004B3C9E">
        <w:rPr>
          <w:b/>
          <w:sz w:val="28"/>
          <w:szCs w:val="28"/>
        </w:rPr>
        <w:t xml:space="preserve">           </w:t>
      </w:r>
      <w:r w:rsidR="00F77B48">
        <w:rPr>
          <w:b/>
          <w:sz w:val="28"/>
          <w:szCs w:val="28"/>
        </w:rPr>
        <w:t xml:space="preserve">                        Людмила ДЕМИДЕНКО</w:t>
      </w:r>
      <w:r w:rsidR="00D6018A">
        <w:rPr>
          <w:sz w:val="28"/>
          <w:szCs w:val="28"/>
          <w:lang w:val="uk-UA"/>
        </w:rPr>
        <w:tab/>
      </w:r>
    </w:p>
    <w:sectPr w:rsidR="00D6018A" w:rsidRPr="00D6018A" w:rsidSect="000964DD">
      <w:pgSz w:w="11906" w:h="16838"/>
      <w:pgMar w:top="71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622F" w:rsidRDefault="0048622F" w:rsidP="00BF60DC">
      <w:r>
        <w:separator/>
      </w:r>
    </w:p>
  </w:endnote>
  <w:endnote w:type="continuationSeparator" w:id="0">
    <w:p w:rsidR="0048622F" w:rsidRDefault="0048622F" w:rsidP="00BF6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622F" w:rsidRDefault="0048622F" w:rsidP="00BF60DC">
      <w:r>
        <w:separator/>
      </w:r>
    </w:p>
  </w:footnote>
  <w:footnote w:type="continuationSeparator" w:id="0">
    <w:p w:rsidR="0048622F" w:rsidRDefault="0048622F" w:rsidP="00BF60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2B3B"/>
    <w:multiLevelType w:val="hybridMultilevel"/>
    <w:tmpl w:val="E4B80AB8"/>
    <w:lvl w:ilvl="0" w:tplc="B938079A">
      <w:start w:val="1"/>
      <w:numFmt w:val="decimal"/>
      <w:lvlText w:val="%1."/>
      <w:lvlJc w:val="left"/>
      <w:pPr>
        <w:ind w:left="5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">
    <w:nsid w:val="448E4239"/>
    <w:multiLevelType w:val="multilevel"/>
    <w:tmpl w:val="70FCC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1F47609"/>
    <w:multiLevelType w:val="hybridMultilevel"/>
    <w:tmpl w:val="083E74CA"/>
    <w:lvl w:ilvl="0" w:tplc="5EA44394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05"/>
        </w:tabs>
        <w:ind w:left="13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25"/>
        </w:tabs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45"/>
        </w:tabs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65"/>
        </w:tabs>
        <w:ind w:left="34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85"/>
        </w:tabs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05"/>
        </w:tabs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25"/>
        </w:tabs>
        <w:ind w:left="56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45"/>
        </w:tabs>
        <w:ind w:left="63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1E0F"/>
    <w:rsid w:val="00000A16"/>
    <w:rsid w:val="00005D75"/>
    <w:rsid w:val="000107A9"/>
    <w:rsid w:val="0001579E"/>
    <w:rsid w:val="00015A8D"/>
    <w:rsid w:val="00016DF0"/>
    <w:rsid w:val="00023736"/>
    <w:rsid w:val="00050C15"/>
    <w:rsid w:val="00057562"/>
    <w:rsid w:val="0007150B"/>
    <w:rsid w:val="000964DD"/>
    <w:rsid w:val="000A5CB7"/>
    <w:rsid w:val="000D156A"/>
    <w:rsid w:val="000D750A"/>
    <w:rsid w:val="000F1817"/>
    <w:rsid w:val="0010411B"/>
    <w:rsid w:val="001320EF"/>
    <w:rsid w:val="001348C0"/>
    <w:rsid w:val="001530B7"/>
    <w:rsid w:val="001560BD"/>
    <w:rsid w:val="001637A8"/>
    <w:rsid w:val="001640DE"/>
    <w:rsid w:val="00165B9D"/>
    <w:rsid w:val="001664A9"/>
    <w:rsid w:val="001802AC"/>
    <w:rsid w:val="001902ED"/>
    <w:rsid w:val="00191074"/>
    <w:rsid w:val="00194FC9"/>
    <w:rsid w:val="001A0E01"/>
    <w:rsid w:val="001A1527"/>
    <w:rsid w:val="001A5930"/>
    <w:rsid w:val="001B2301"/>
    <w:rsid w:val="001E08AC"/>
    <w:rsid w:val="0021762D"/>
    <w:rsid w:val="00221E0F"/>
    <w:rsid w:val="00222140"/>
    <w:rsid w:val="002266D8"/>
    <w:rsid w:val="00270A65"/>
    <w:rsid w:val="00276161"/>
    <w:rsid w:val="002D5940"/>
    <w:rsid w:val="002F5675"/>
    <w:rsid w:val="002F7828"/>
    <w:rsid w:val="00301D37"/>
    <w:rsid w:val="003203D7"/>
    <w:rsid w:val="00322F7E"/>
    <w:rsid w:val="00335506"/>
    <w:rsid w:val="003967FF"/>
    <w:rsid w:val="00397B95"/>
    <w:rsid w:val="003D5A26"/>
    <w:rsid w:val="004013CD"/>
    <w:rsid w:val="004039C7"/>
    <w:rsid w:val="00407136"/>
    <w:rsid w:val="00413A1D"/>
    <w:rsid w:val="0041578B"/>
    <w:rsid w:val="00436135"/>
    <w:rsid w:val="00436427"/>
    <w:rsid w:val="004409AF"/>
    <w:rsid w:val="00443F75"/>
    <w:rsid w:val="004445A2"/>
    <w:rsid w:val="004567C9"/>
    <w:rsid w:val="00471C21"/>
    <w:rsid w:val="0048622F"/>
    <w:rsid w:val="00486E23"/>
    <w:rsid w:val="00492845"/>
    <w:rsid w:val="004A117E"/>
    <w:rsid w:val="004A500E"/>
    <w:rsid w:val="004B097D"/>
    <w:rsid w:val="004C0179"/>
    <w:rsid w:val="004C1B4C"/>
    <w:rsid w:val="004D4FA4"/>
    <w:rsid w:val="004E21D1"/>
    <w:rsid w:val="004E601D"/>
    <w:rsid w:val="0052084F"/>
    <w:rsid w:val="00533BD0"/>
    <w:rsid w:val="00534322"/>
    <w:rsid w:val="0054276F"/>
    <w:rsid w:val="005537ED"/>
    <w:rsid w:val="00574D61"/>
    <w:rsid w:val="00580883"/>
    <w:rsid w:val="005875DF"/>
    <w:rsid w:val="005B02A7"/>
    <w:rsid w:val="005B6B81"/>
    <w:rsid w:val="005C66F1"/>
    <w:rsid w:val="005C72FA"/>
    <w:rsid w:val="005E0838"/>
    <w:rsid w:val="00605DA8"/>
    <w:rsid w:val="006118F0"/>
    <w:rsid w:val="00622D1E"/>
    <w:rsid w:val="00644539"/>
    <w:rsid w:val="00656DF4"/>
    <w:rsid w:val="006621FD"/>
    <w:rsid w:val="00684332"/>
    <w:rsid w:val="006929C3"/>
    <w:rsid w:val="00697C6E"/>
    <w:rsid w:val="006A0BB1"/>
    <w:rsid w:val="006A4BA9"/>
    <w:rsid w:val="006A72A8"/>
    <w:rsid w:val="006B3EEA"/>
    <w:rsid w:val="006B59FC"/>
    <w:rsid w:val="006B6484"/>
    <w:rsid w:val="006F0667"/>
    <w:rsid w:val="006F2D10"/>
    <w:rsid w:val="00705731"/>
    <w:rsid w:val="0070727E"/>
    <w:rsid w:val="00712872"/>
    <w:rsid w:val="0073172A"/>
    <w:rsid w:val="0074629B"/>
    <w:rsid w:val="007756E4"/>
    <w:rsid w:val="00792341"/>
    <w:rsid w:val="007A287E"/>
    <w:rsid w:val="007A6559"/>
    <w:rsid w:val="007B2D15"/>
    <w:rsid w:val="007E7CD8"/>
    <w:rsid w:val="007E7E88"/>
    <w:rsid w:val="007F091B"/>
    <w:rsid w:val="00814443"/>
    <w:rsid w:val="008424D4"/>
    <w:rsid w:val="00845006"/>
    <w:rsid w:val="0088173B"/>
    <w:rsid w:val="008843B0"/>
    <w:rsid w:val="008A3746"/>
    <w:rsid w:val="008E3559"/>
    <w:rsid w:val="009018AA"/>
    <w:rsid w:val="00905A62"/>
    <w:rsid w:val="00910BB6"/>
    <w:rsid w:val="0091311D"/>
    <w:rsid w:val="00943A52"/>
    <w:rsid w:val="00965860"/>
    <w:rsid w:val="00977677"/>
    <w:rsid w:val="009815AF"/>
    <w:rsid w:val="009815C0"/>
    <w:rsid w:val="00986D8A"/>
    <w:rsid w:val="00992479"/>
    <w:rsid w:val="009C67E2"/>
    <w:rsid w:val="009F59B0"/>
    <w:rsid w:val="00A00182"/>
    <w:rsid w:val="00A04FB1"/>
    <w:rsid w:val="00A05C96"/>
    <w:rsid w:val="00A137DC"/>
    <w:rsid w:val="00A1704E"/>
    <w:rsid w:val="00A33894"/>
    <w:rsid w:val="00A644AB"/>
    <w:rsid w:val="00A7078D"/>
    <w:rsid w:val="00AB3AEF"/>
    <w:rsid w:val="00AC0485"/>
    <w:rsid w:val="00AC33C3"/>
    <w:rsid w:val="00AC66FD"/>
    <w:rsid w:val="00AD2217"/>
    <w:rsid w:val="00AD4B7E"/>
    <w:rsid w:val="00B03E86"/>
    <w:rsid w:val="00B04E93"/>
    <w:rsid w:val="00B14CF3"/>
    <w:rsid w:val="00B1541E"/>
    <w:rsid w:val="00B22E8F"/>
    <w:rsid w:val="00B35525"/>
    <w:rsid w:val="00B37157"/>
    <w:rsid w:val="00B4728B"/>
    <w:rsid w:val="00B608D6"/>
    <w:rsid w:val="00B808DD"/>
    <w:rsid w:val="00B90781"/>
    <w:rsid w:val="00B912C6"/>
    <w:rsid w:val="00BA01AD"/>
    <w:rsid w:val="00BA70C6"/>
    <w:rsid w:val="00BB08DE"/>
    <w:rsid w:val="00BD0348"/>
    <w:rsid w:val="00BD7976"/>
    <w:rsid w:val="00BE042E"/>
    <w:rsid w:val="00BF2CFE"/>
    <w:rsid w:val="00BF60DC"/>
    <w:rsid w:val="00BF726E"/>
    <w:rsid w:val="00C000B1"/>
    <w:rsid w:val="00C14470"/>
    <w:rsid w:val="00C44A76"/>
    <w:rsid w:val="00C517A5"/>
    <w:rsid w:val="00C616E0"/>
    <w:rsid w:val="00C64583"/>
    <w:rsid w:val="00C6682C"/>
    <w:rsid w:val="00C737B0"/>
    <w:rsid w:val="00C80FA4"/>
    <w:rsid w:val="00C86D14"/>
    <w:rsid w:val="00CC016A"/>
    <w:rsid w:val="00CC19A7"/>
    <w:rsid w:val="00CD571C"/>
    <w:rsid w:val="00CE723A"/>
    <w:rsid w:val="00D04156"/>
    <w:rsid w:val="00D15D33"/>
    <w:rsid w:val="00D6018A"/>
    <w:rsid w:val="00D638B2"/>
    <w:rsid w:val="00D92B7E"/>
    <w:rsid w:val="00DC7BB1"/>
    <w:rsid w:val="00DD1644"/>
    <w:rsid w:val="00DE7596"/>
    <w:rsid w:val="00DF2CED"/>
    <w:rsid w:val="00DF4C73"/>
    <w:rsid w:val="00DF68EF"/>
    <w:rsid w:val="00E00703"/>
    <w:rsid w:val="00E10ECA"/>
    <w:rsid w:val="00E35562"/>
    <w:rsid w:val="00E3633C"/>
    <w:rsid w:val="00E47721"/>
    <w:rsid w:val="00E6225F"/>
    <w:rsid w:val="00E62BDD"/>
    <w:rsid w:val="00E650DF"/>
    <w:rsid w:val="00E7037A"/>
    <w:rsid w:val="00E81C04"/>
    <w:rsid w:val="00E828C8"/>
    <w:rsid w:val="00EB55A7"/>
    <w:rsid w:val="00EB7343"/>
    <w:rsid w:val="00EC6C44"/>
    <w:rsid w:val="00EE241B"/>
    <w:rsid w:val="00EE7524"/>
    <w:rsid w:val="00EF48DA"/>
    <w:rsid w:val="00F0064F"/>
    <w:rsid w:val="00F058A2"/>
    <w:rsid w:val="00F2236C"/>
    <w:rsid w:val="00F30C78"/>
    <w:rsid w:val="00F43FEA"/>
    <w:rsid w:val="00F554CE"/>
    <w:rsid w:val="00F60250"/>
    <w:rsid w:val="00F700B6"/>
    <w:rsid w:val="00F77B48"/>
    <w:rsid w:val="00F81086"/>
    <w:rsid w:val="00F813DB"/>
    <w:rsid w:val="00F94C90"/>
    <w:rsid w:val="00FE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E0F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7A6559"/>
    <w:pPr>
      <w:keepNext/>
      <w:jc w:val="center"/>
      <w:outlineLvl w:val="3"/>
    </w:pPr>
    <w:rPr>
      <w:b/>
      <w:sz w:val="36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C44A76"/>
    <w:rPr>
      <w:rFonts w:ascii="Calibri" w:hAnsi="Calibri" w:cs="Times New Roman"/>
      <w:b/>
      <w:bCs/>
      <w:sz w:val="28"/>
      <w:szCs w:val="28"/>
    </w:rPr>
  </w:style>
  <w:style w:type="table" w:styleId="a3">
    <w:name w:val="Table Grid"/>
    <w:basedOn w:val="a1"/>
    <w:uiPriority w:val="99"/>
    <w:rsid w:val="004C0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4E21D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locked/>
    <w:rsid w:val="004E21D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4E21D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BF60DC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F60DC"/>
    <w:rPr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BF60DC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F60DC"/>
    <w:rPr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\Application%20Data\Microsoft\&#1064;&#1072;&#1073;&#1083;&#1086;&#1085;&#1099;\&#1088;&#1110;&#1096;&#1077;&#1085;&#1085;&#1103;%20&#1074;&#1080;&#1082;&#1086;&#1085;&#1082;&#1086;&#1084;&#1091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рішення виконкому.dot</Template>
  <TotalTime>36</TotalTime>
  <Pages>1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Ирина Вашека</cp:lastModifiedBy>
  <cp:revision>39</cp:revision>
  <cp:lastPrinted>2020-12-21T09:38:00Z</cp:lastPrinted>
  <dcterms:created xsi:type="dcterms:W3CDTF">2023-04-06T11:13:00Z</dcterms:created>
  <dcterms:modified xsi:type="dcterms:W3CDTF">2023-11-01T07:51:00Z</dcterms:modified>
</cp:coreProperties>
</file>